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A00B0" w14:textId="77777777" w:rsidR="00B72CA7" w:rsidRDefault="00B72CA7" w:rsidP="00B72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TOKER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3391450" w14:textId="77777777" w:rsidR="00B72CA7" w:rsidRDefault="00B72CA7" w:rsidP="00B72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FCD19A1" w14:textId="77777777" w:rsidR="00B72CA7" w:rsidRDefault="00B72CA7" w:rsidP="00B72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5D03C9" w14:textId="77777777" w:rsidR="00B72CA7" w:rsidRDefault="00B72CA7" w:rsidP="00B72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672F1B" w14:textId="77777777" w:rsidR="00B72CA7" w:rsidRDefault="00B72CA7" w:rsidP="00B72C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Colin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Hennand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A86E6AA" w14:textId="77777777" w:rsidR="00B72CA7" w:rsidRDefault="00B72CA7" w:rsidP="00B72CA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44BE904" w14:textId="77777777" w:rsidR="00B72CA7" w:rsidRDefault="00B72CA7" w:rsidP="00B72CA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F370F73" w14:textId="77777777" w:rsidR="00B72CA7" w:rsidRDefault="00B72CA7" w:rsidP="00B72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8962D" w14:textId="77777777" w:rsidR="00B72CA7" w:rsidRDefault="00B72CA7" w:rsidP="00B72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862FAB" w14:textId="77777777" w:rsidR="00B72CA7" w:rsidRDefault="00B72CA7" w:rsidP="00B72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66721D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49D4E" w14:textId="77777777" w:rsidR="00B72CA7" w:rsidRDefault="00B72CA7" w:rsidP="009139A6">
      <w:r>
        <w:separator/>
      </w:r>
    </w:p>
  </w:endnote>
  <w:endnote w:type="continuationSeparator" w:id="0">
    <w:p w14:paraId="5FB97CEA" w14:textId="77777777" w:rsidR="00B72CA7" w:rsidRDefault="00B72C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C2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D9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BB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28EF9" w14:textId="77777777" w:rsidR="00B72CA7" w:rsidRDefault="00B72CA7" w:rsidP="009139A6">
      <w:r>
        <w:separator/>
      </w:r>
    </w:p>
  </w:footnote>
  <w:footnote w:type="continuationSeparator" w:id="0">
    <w:p w14:paraId="013173AD" w14:textId="77777777" w:rsidR="00B72CA7" w:rsidRDefault="00B72C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B0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EFE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E6D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CA7"/>
    <w:rsid w:val="000666E0"/>
    <w:rsid w:val="002510B7"/>
    <w:rsid w:val="005C130B"/>
    <w:rsid w:val="00826F5C"/>
    <w:rsid w:val="009139A6"/>
    <w:rsid w:val="009448BB"/>
    <w:rsid w:val="00A3176C"/>
    <w:rsid w:val="00AE65F8"/>
    <w:rsid w:val="00B72CA7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2A5C1"/>
  <w15:chartTrackingRefBased/>
  <w15:docId w15:val="{D4C21BC5-3B89-44E2-90CD-727432948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2022-01-26T21:35:00Z</dcterms:created>
  <dcterms:modified xsi:type="dcterms:W3CDTF">2022-01-26T21:36:00Z</dcterms:modified>
</cp:coreProperties>
</file>